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6F96" w14:textId="0C902121" w:rsidR="0001456A" w:rsidRPr="006A45F9" w:rsidRDefault="0001456A" w:rsidP="006A45F9">
      <w:pPr>
        <w:spacing w:after="120" w:line="360" w:lineRule="auto"/>
        <w:jc w:val="right"/>
        <w:rPr>
          <w:rFonts w:ascii="Helvetica" w:hAnsi="Helvetica" w:cs="Helvetica"/>
          <w:b/>
          <w:bCs/>
          <w:spacing w:val="22"/>
          <w:sz w:val="22"/>
          <w:szCs w:val="22"/>
        </w:rPr>
      </w:pPr>
      <w:r>
        <w:rPr>
          <w:rFonts w:ascii="Arial" w:hAnsi="Arial" w:cs="Arial"/>
          <w:spacing w:val="22"/>
          <w:sz w:val="22"/>
          <w:szCs w:val="22"/>
        </w:rPr>
        <w:t xml:space="preserve"> </w:t>
      </w:r>
      <w:r w:rsidR="002669E0" w:rsidRPr="002669E0">
        <w:rPr>
          <w:rFonts w:ascii="Helvetica" w:hAnsi="Helvetica" w:cs="Helvetica"/>
          <w:b/>
          <w:bCs/>
          <w:spacing w:val="22"/>
          <w:sz w:val="22"/>
          <w:szCs w:val="22"/>
        </w:rPr>
        <w:t xml:space="preserve">Modello </w:t>
      </w:r>
      <w:r w:rsidR="007F31ED">
        <w:rPr>
          <w:rFonts w:ascii="Helvetica" w:hAnsi="Helvetica" w:cs="Helvetica"/>
          <w:b/>
          <w:bCs/>
          <w:spacing w:val="22"/>
          <w:sz w:val="22"/>
          <w:szCs w:val="22"/>
        </w:rPr>
        <w:t>ALUNNI NON PARTECIPANTI</w:t>
      </w:r>
    </w:p>
    <w:p w14:paraId="7B549FE1" w14:textId="77777777" w:rsidR="006602D4" w:rsidRDefault="006602D4" w:rsidP="00BB713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B04365" w14:textId="55BFEA73" w:rsidR="006A45F9" w:rsidRDefault="0001456A" w:rsidP="00BB7134">
      <w:pPr>
        <w:spacing w:line="360" w:lineRule="auto"/>
        <w:jc w:val="both"/>
        <w:rPr>
          <w:rFonts w:ascii="Helvetica" w:hAnsi="Helvetica" w:cs="Helvetica"/>
          <w:b/>
          <w:bCs/>
          <w:spacing w:val="20"/>
          <w:sz w:val="22"/>
          <w:szCs w:val="22"/>
        </w:rPr>
      </w:pPr>
      <w:r w:rsidRPr="006A45F9">
        <w:rPr>
          <w:rFonts w:ascii="Helvetica" w:hAnsi="Helvetica" w:cs="Helvetica"/>
          <w:b/>
          <w:bCs/>
          <w:spacing w:val="20"/>
          <w:sz w:val="22"/>
          <w:szCs w:val="22"/>
        </w:rPr>
        <w:t xml:space="preserve">Oggetto: </w:t>
      </w:r>
      <w:r w:rsidR="007F31ED" w:rsidRPr="006A45F9">
        <w:rPr>
          <w:rFonts w:ascii="Helvetica" w:hAnsi="Helvetica" w:cs="Helvetica"/>
          <w:b/>
          <w:bCs/>
          <w:spacing w:val="20"/>
          <w:sz w:val="22"/>
          <w:szCs w:val="22"/>
        </w:rPr>
        <w:t xml:space="preserve">Comunicazione alunni non partecipanti </w:t>
      </w:r>
      <w:r w:rsidR="006A45F9">
        <w:rPr>
          <w:rFonts w:ascii="Helvetica" w:hAnsi="Helvetica" w:cs="Helvetica"/>
          <w:b/>
          <w:bCs/>
          <w:spacing w:val="20"/>
          <w:sz w:val="22"/>
          <w:szCs w:val="22"/>
        </w:rPr>
        <w:t>all’</w:t>
      </w:r>
      <w:r w:rsidR="007F31ED" w:rsidRPr="006A45F9">
        <w:rPr>
          <w:rFonts w:ascii="Helvetica" w:hAnsi="Helvetica" w:cs="Helvetica"/>
          <w:b/>
          <w:bCs/>
          <w:spacing w:val="20"/>
          <w:sz w:val="22"/>
          <w:szCs w:val="22"/>
        </w:rPr>
        <w:t>uscita scolastica</w:t>
      </w:r>
      <w:r w:rsidR="006A45F9" w:rsidRPr="006A45F9">
        <w:rPr>
          <w:rFonts w:ascii="Helvetica" w:hAnsi="Helvetica" w:cs="Helvetica"/>
          <w:b/>
          <w:bCs/>
          <w:spacing w:val="20"/>
          <w:sz w:val="22"/>
          <w:szCs w:val="22"/>
        </w:rPr>
        <w:t xml:space="preserve"> </w:t>
      </w:r>
    </w:p>
    <w:p w14:paraId="0F355287" w14:textId="6744D903" w:rsidR="0001456A" w:rsidRPr="006A45F9" w:rsidRDefault="007504BB" w:rsidP="00BB7134">
      <w:pPr>
        <w:spacing w:line="360" w:lineRule="auto"/>
        <w:jc w:val="both"/>
        <w:rPr>
          <w:rFonts w:ascii="Helvetica" w:hAnsi="Helvetica" w:cs="Helvetica"/>
          <w:b/>
          <w:bCs/>
          <w:spacing w:val="20"/>
          <w:sz w:val="22"/>
          <w:szCs w:val="22"/>
        </w:rPr>
      </w:pPr>
      <w:r>
        <w:rPr>
          <w:rFonts w:ascii="Helvetica" w:hAnsi="Helvetica" w:cs="Helvetica"/>
          <w:b/>
          <w:bCs/>
          <w:spacing w:val="20"/>
          <w:sz w:val="22"/>
          <w:szCs w:val="22"/>
        </w:rPr>
        <w:t>del</w:t>
      </w:r>
      <w:r w:rsidR="006A45F9" w:rsidRPr="006A45F9">
        <w:rPr>
          <w:rFonts w:ascii="Helvetica" w:hAnsi="Helvetica" w:cs="Helvetica"/>
          <w:b/>
          <w:bCs/>
          <w:spacing w:val="20"/>
          <w:sz w:val="22"/>
          <w:szCs w:val="22"/>
        </w:rPr>
        <w:t xml:space="preserve"> ________________ a ___________________________________________ </w:t>
      </w:r>
      <w:r w:rsidR="007F31ED" w:rsidRPr="006A45F9">
        <w:rPr>
          <w:rFonts w:ascii="Helvetica" w:hAnsi="Helvetica" w:cs="Helvetica"/>
          <w:b/>
          <w:bCs/>
          <w:spacing w:val="20"/>
          <w:sz w:val="22"/>
          <w:szCs w:val="22"/>
        </w:rPr>
        <w:t>Plesso_______________________</w:t>
      </w:r>
    </w:p>
    <w:p w14:paraId="0FF90AAC" w14:textId="77777777" w:rsidR="001F270D" w:rsidRPr="002669E0" w:rsidRDefault="001F270D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59730E37" w14:textId="67FA68B7" w:rsidR="0001456A" w:rsidRPr="002669E0" w:rsidRDefault="0001456A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Con la presente si comunica </w:t>
      </w:r>
      <w:r w:rsidR="007F31ED">
        <w:rPr>
          <w:rFonts w:ascii="Helvetica" w:hAnsi="Helvetica" w:cs="Helvetica"/>
          <w:spacing w:val="20"/>
          <w:sz w:val="22"/>
          <w:szCs w:val="22"/>
        </w:rPr>
        <w:t xml:space="preserve">che i seguenti alunni non partecipano all’uscita scolastica </w:t>
      </w:r>
      <w:r w:rsidR="006A45F9">
        <w:rPr>
          <w:rFonts w:ascii="Helvetica" w:hAnsi="Helvetica" w:cs="Helvetica"/>
          <w:spacing w:val="20"/>
          <w:sz w:val="22"/>
          <w:szCs w:val="22"/>
        </w:rPr>
        <w:t>in oggetto:</w:t>
      </w:r>
    </w:p>
    <w:p w14:paraId="27965A5B" w14:textId="0E295A06" w:rsidR="003651E6" w:rsidRDefault="006602D4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 </w:t>
      </w:r>
    </w:p>
    <w:p w14:paraId="66D33277" w14:textId="2B8CFD25" w:rsidR="0001456A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</w:t>
      </w:r>
      <w:r w:rsidR="003651E6">
        <w:rPr>
          <w:rFonts w:ascii="Helvetica" w:hAnsi="Helvetica" w:cs="Helvetica"/>
          <w:spacing w:val="20"/>
          <w:sz w:val="22"/>
          <w:szCs w:val="22"/>
        </w:rPr>
        <w:t xml:space="preserve"> _____</w:t>
      </w:r>
      <w:r w:rsidR="007E2254">
        <w:rPr>
          <w:rFonts w:ascii="Helvetica" w:hAnsi="Helvetica" w:cs="Helvetica"/>
          <w:spacing w:val="20"/>
          <w:sz w:val="22"/>
          <w:szCs w:val="22"/>
        </w:rPr>
        <w:t>___</w:t>
      </w:r>
      <w:r w:rsidR="003651E6">
        <w:rPr>
          <w:rFonts w:ascii="Helvetica" w:hAnsi="Helvetica" w:cs="Helvetica"/>
          <w:spacing w:val="20"/>
          <w:sz w:val="22"/>
          <w:szCs w:val="22"/>
        </w:rPr>
        <w:t>___________________________</w:t>
      </w:r>
      <w:r>
        <w:rPr>
          <w:rFonts w:ascii="Helvetica" w:hAnsi="Helvetica" w:cs="Helvetica"/>
          <w:spacing w:val="20"/>
          <w:sz w:val="22"/>
          <w:szCs w:val="22"/>
        </w:rPr>
        <w:t>classe____________________</w:t>
      </w:r>
    </w:p>
    <w:p w14:paraId="253F161D" w14:textId="42CEB5A5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</w:p>
    <w:p w14:paraId="642590E3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636F4A3B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3F7FA029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</w:p>
    <w:p w14:paraId="3E540753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1E301FDC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37430208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</w:p>
    <w:p w14:paraId="671D7D47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20B1AED8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5B8D6850" w14:textId="5AE7A8B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</w:p>
    <w:p w14:paraId="7237D225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35620AEC" w14:textId="77777777" w:rsidR="007F31ED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7BC32071" w14:textId="77777777" w:rsidR="007504BB" w:rsidRDefault="007F31ED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  <w:r w:rsidR="0001456A" w:rsidRPr="002669E0">
        <w:rPr>
          <w:rFonts w:ascii="Helvetica" w:hAnsi="Helvetica" w:cs="Helvetica"/>
          <w:spacing w:val="20"/>
          <w:sz w:val="22"/>
          <w:szCs w:val="22"/>
        </w:rPr>
        <w:t xml:space="preserve"> </w:t>
      </w:r>
    </w:p>
    <w:p w14:paraId="74E60C22" w14:textId="53338D5E" w:rsidR="0001456A" w:rsidRPr="002669E0" w:rsidRDefault="0001456A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    </w:t>
      </w:r>
    </w:p>
    <w:p w14:paraId="151B5432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01BA5CFD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  <w:r w:rsidRPr="002669E0">
        <w:rPr>
          <w:rFonts w:ascii="Helvetica" w:hAnsi="Helvetica" w:cs="Helvetica"/>
          <w:spacing w:val="20"/>
          <w:sz w:val="22"/>
          <w:szCs w:val="22"/>
        </w:rPr>
        <w:t xml:space="preserve"> </w:t>
      </w:r>
    </w:p>
    <w:p w14:paraId="5479C2D4" w14:textId="07C09254" w:rsidR="007504BB" w:rsidRPr="002669E0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    </w:t>
      </w:r>
    </w:p>
    <w:p w14:paraId="5E340F7D" w14:textId="77777777" w:rsidR="007504BB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Nome ___________________________________classe____________________</w:t>
      </w:r>
    </w:p>
    <w:p w14:paraId="0E430B66" w14:textId="77777777" w:rsidR="007504BB" w:rsidRPr="002669E0" w:rsidRDefault="007504BB" w:rsidP="007504BB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Motivazione________________________________________________________</w:t>
      </w:r>
      <w:r w:rsidRPr="002669E0">
        <w:rPr>
          <w:rFonts w:ascii="Helvetica" w:hAnsi="Helvetica" w:cs="Helvetica"/>
          <w:spacing w:val="20"/>
          <w:sz w:val="22"/>
          <w:szCs w:val="22"/>
        </w:rPr>
        <w:t xml:space="preserve">     </w:t>
      </w:r>
    </w:p>
    <w:p w14:paraId="3119DBDB" w14:textId="121E7875" w:rsidR="0001456A" w:rsidRPr="002669E0" w:rsidRDefault="00F247C9" w:rsidP="007504BB">
      <w:pPr>
        <w:pStyle w:val="Titolo4"/>
        <w:rPr>
          <w:rFonts w:ascii="Helvetica" w:hAnsi="Helvetica" w:cs="Helvetica"/>
          <w:b w:val="0"/>
          <w:i w:val="0"/>
          <w:color w:val="auto"/>
          <w:spacing w:val="20"/>
        </w:rPr>
      </w:pPr>
      <w:r w:rsidRPr="002669E0">
        <w:rPr>
          <w:rFonts w:ascii="Helvetica" w:hAnsi="Helvetica" w:cs="Helvetica"/>
          <w:b w:val="0"/>
          <w:i w:val="0"/>
          <w:color w:val="auto"/>
          <w:spacing w:val="20"/>
        </w:rPr>
        <w:t>Data</w:t>
      </w:r>
      <w:r w:rsidR="00276925">
        <w:rPr>
          <w:rFonts w:ascii="Helvetica" w:hAnsi="Helvetica" w:cs="Helvetica"/>
          <w:b w:val="0"/>
          <w:i w:val="0"/>
          <w:color w:val="auto"/>
          <w:spacing w:val="20"/>
        </w:rPr>
        <w:t xml:space="preserve"> </w:t>
      </w:r>
      <w:r w:rsidR="00133AA8">
        <w:rPr>
          <w:rFonts w:ascii="Helvetica" w:hAnsi="Helvetica" w:cs="Helvetica"/>
          <w:b w:val="0"/>
          <w:i w:val="0"/>
          <w:color w:val="auto"/>
          <w:spacing w:val="20"/>
        </w:rPr>
        <w:t xml:space="preserve"> 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 xml:space="preserve"> ___________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  <w:t xml:space="preserve">   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E2254">
        <w:rPr>
          <w:rFonts w:ascii="Helvetica" w:hAnsi="Helvetica" w:cs="Helvetica"/>
          <w:b w:val="0"/>
          <w:i w:val="0"/>
          <w:color w:val="auto"/>
          <w:spacing w:val="20"/>
        </w:rPr>
        <w:t xml:space="preserve">   </w:t>
      </w:r>
      <w:r w:rsidR="00896A32">
        <w:rPr>
          <w:rFonts w:ascii="Helvetica" w:hAnsi="Helvetica" w:cs="Helvetica"/>
          <w:b w:val="0"/>
          <w:i w:val="0"/>
          <w:color w:val="auto"/>
          <w:spacing w:val="20"/>
        </w:rPr>
        <w:t xml:space="preserve">  </w:t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7504BB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6602D4" w:rsidRPr="002669E0">
        <w:rPr>
          <w:rFonts w:ascii="Helvetica" w:hAnsi="Helvetica" w:cs="Helvetica"/>
          <w:b w:val="0"/>
          <w:i w:val="0"/>
          <w:color w:val="auto"/>
          <w:spacing w:val="20"/>
        </w:rPr>
        <w:t>Il referente di plesso</w:t>
      </w:r>
    </w:p>
    <w:p w14:paraId="3C5F6172" w14:textId="322A2313" w:rsidR="00F247C9" w:rsidRPr="002669E0" w:rsidRDefault="00F247C9" w:rsidP="00F247C9">
      <w:pPr>
        <w:rPr>
          <w:rFonts w:ascii="Helvetica" w:hAnsi="Helvetica" w:cs="Helvetica"/>
          <w:spacing w:val="20"/>
          <w:sz w:val="22"/>
          <w:szCs w:val="22"/>
          <w:lang w:eastAsia="en-US"/>
        </w:rPr>
      </w:pPr>
    </w:p>
    <w:p w14:paraId="408025C2" w14:textId="48872ECA" w:rsidR="0001456A" w:rsidRDefault="00F247C9" w:rsidP="007F31ED">
      <w:pPr>
        <w:ind w:left="4248"/>
        <w:rPr>
          <w:rFonts w:ascii="Helvetica" w:hAnsi="Helvetica" w:cs="Helvetica"/>
          <w:spacing w:val="20"/>
          <w:sz w:val="22"/>
          <w:szCs w:val="22"/>
          <w:lang w:eastAsia="en-US"/>
        </w:rPr>
      </w:pP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  <w:t xml:space="preserve">  _______________________________</w:t>
      </w:r>
    </w:p>
    <w:sectPr w:rsidR="0001456A" w:rsidSect="00B241E9">
      <w:headerReference w:type="default" r:id="rId7"/>
      <w:headerReference w:type="first" r:id="rId8"/>
      <w:footerReference w:type="first" r:id="rId9"/>
      <w:pgSz w:w="11906" w:h="16838"/>
      <w:pgMar w:top="851" w:right="1134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21069" w14:textId="77777777" w:rsidR="000F1848" w:rsidRDefault="000F1848" w:rsidP="00BA391A">
      <w:r>
        <w:separator/>
      </w:r>
    </w:p>
  </w:endnote>
  <w:endnote w:type="continuationSeparator" w:id="0">
    <w:p w14:paraId="2D1DD52A" w14:textId="77777777" w:rsidR="000F1848" w:rsidRDefault="000F1848" w:rsidP="00BA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Helvetica" w:hAnsi="Helvetica" w:cs="Helvetica"/>
      </w:rPr>
      <w:id w:val="-341699043"/>
      <w:docPartObj>
        <w:docPartGallery w:val="Page Numbers (Bottom of Page)"/>
        <w:docPartUnique/>
      </w:docPartObj>
    </w:sdtPr>
    <w:sdtEndPr/>
    <w:sdtContent>
      <w:sdt>
        <w:sdtPr>
          <w:rPr>
            <w:rFonts w:ascii="Helvetica" w:hAnsi="Helvetica" w:cs="Helvetic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F3617A" w14:textId="77777777" w:rsidR="00B241E9" w:rsidRPr="00B241E9" w:rsidRDefault="00B241E9" w:rsidP="00B241E9">
            <w:pPr>
              <w:pStyle w:val="Pidipagina"/>
              <w:spacing w:before="120"/>
              <w:jc w:val="right"/>
              <w:rPr>
                <w:rFonts w:ascii="Helvetica" w:hAnsi="Helvetica" w:cs="Helvetica"/>
              </w:rPr>
            </w:pPr>
            <w:r w:rsidRPr="00B241E9">
              <w:rPr>
                <w:rFonts w:ascii="Helvetica" w:hAnsi="Helvetica" w:cs="Helvetica"/>
              </w:rPr>
              <w:t xml:space="preserve">pag.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PAGE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  <w:r w:rsidRPr="00B241E9">
              <w:rPr>
                <w:rFonts w:ascii="Helvetica" w:hAnsi="Helvetica" w:cs="Helvetica"/>
              </w:rPr>
              <w:t xml:space="preserve"> di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829C" w14:textId="77777777" w:rsidR="000F1848" w:rsidRDefault="000F1848" w:rsidP="00BA391A">
      <w:r>
        <w:separator/>
      </w:r>
    </w:p>
  </w:footnote>
  <w:footnote w:type="continuationSeparator" w:id="0">
    <w:p w14:paraId="58DC87AF" w14:textId="77777777" w:rsidR="000F1848" w:rsidRDefault="000F1848" w:rsidP="00BA3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FC12" w14:textId="77777777" w:rsidR="00BA391A" w:rsidRPr="00BA391A" w:rsidRDefault="00B241E9" w:rsidP="00296FAC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 w:rsidRPr="00296FAC">
      <w:rPr>
        <w:rFonts w:ascii="Agency FB" w:hAnsi="Agency FB" w:cs="Arial"/>
        <w:noProof/>
      </w:rPr>
      <w:drawing>
        <wp:anchor distT="0" distB="0" distL="114300" distR="114300" simplePos="0" relativeHeight="251660288" behindDoc="0" locked="0" layoutInCell="1" allowOverlap="1" wp14:anchorId="14E62EBF" wp14:editId="5D9C102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14" name="Immagine 14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4723AB6A" wp14:editId="3E73CACA">
          <wp:simplePos x="0" y="0"/>
          <wp:positionH relativeFrom="column">
            <wp:posOffset>201194</wp:posOffset>
          </wp:positionH>
          <wp:positionV relativeFrom="paragraph">
            <wp:posOffset>-19558</wp:posOffset>
          </wp:positionV>
          <wp:extent cx="1218023" cy="1175308"/>
          <wp:effectExtent l="0" t="0" r="127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983633" w14:textId="77777777" w:rsidR="00BA391A" w:rsidRPr="00BA391A" w:rsidRDefault="00BA391A" w:rsidP="00296FAC">
    <w:pPr>
      <w:suppressAutoHyphens/>
      <w:spacing w:before="24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4B641F8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5B19CE63" w14:textId="77777777" w:rsidR="00296FAC" w:rsidRDefault="00296FAC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080F9817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594A61F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159C9EF1" w14:textId="77777777" w:rsidR="00BA391A" w:rsidRPr="007F33D1" w:rsidRDefault="007504BB" w:rsidP="00BA391A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A391A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48A3A19" w14:textId="77777777" w:rsidR="00BA391A" w:rsidRPr="00BA391A" w:rsidRDefault="00B241E9" w:rsidP="00BA391A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377395" wp14:editId="195A10EB">
              <wp:simplePos x="0" y="0"/>
              <wp:positionH relativeFrom="column">
                <wp:posOffset>168275</wp:posOffset>
              </wp:positionH>
              <wp:positionV relativeFrom="paragraph">
                <wp:posOffset>38735</wp:posOffset>
              </wp:positionV>
              <wp:extent cx="1301750" cy="226695"/>
              <wp:effectExtent l="0" t="0" r="0" b="190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266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37C29" w14:textId="77777777" w:rsidR="00B241E9" w:rsidRDefault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7739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3.25pt;margin-top:3.05pt;width:102.5pt;height:17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" filled="f" stroked="f">
              <v:textbox>
                <w:txbxContent>
                  <w:p w14:paraId="34537C29" w14:textId="77777777" w:rsidR="00B241E9" w:rsidRDefault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</v:shape>
          </w:pict>
        </mc:Fallback>
      </mc:AlternateContent>
    </w:r>
  </w:p>
  <w:p w14:paraId="35E3B3EA" w14:textId="77777777" w:rsidR="00BA391A" w:rsidRDefault="00BA39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DC07" w14:textId="77777777" w:rsidR="00B241E9" w:rsidRPr="00BA391A" w:rsidRDefault="00B241E9" w:rsidP="00B241E9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6432" behindDoc="0" locked="0" layoutInCell="1" allowOverlap="1" wp14:anchorId="2F47CF87" wp14:editId="70F144CF">
          <wp:simplePos x="0" y="0"/>
          <wp:positionH relativeFrom="margin">
            <wp:posOffset>-209550</wp:posOffset>
          </wp:positionH>
          <wp:positionV relativeFrom="paragraph">
            <wp:posOffset>34925</wp:posOffset>
          </wp:positionV>
          <wp:extent cx="1218023" cy="1175308"/>
          <wp:effectExtent l="0" t="0" r="127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96FAC">
      <w:rPr>
        <w:rFonts w:ascii="Agency FB" w:hAnsi="Agency FB" w:cs="Arial"/>
        <w:noProof/>
      </w:rPr>
      <w:drawing>
        <wp:anchor distT="0" distB="0" distL="114300" distR="114300" simplePos="0" relativeHeight="251665408" behindDoc="0" locked="0" layoutInCell="1" allowOverlap="1" wp14:anchorId="72E9A013" wp14:editId="07AEE1E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3" name="Immagine 3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55ECE7" w14:textId="77777777" w:rsidR="00B241E9" w:rsidRPr="00BA391A" w:rsidRDefault="00B241E9" w:rsidP="00C10DDF">
    <w:pPr>
      <w:suppressAutoHyphens/>
      <w:spacing w:before="36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1E6E5D92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0B086310" w14:textId="77777777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5BCD190E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6647096C" w14:textId="7A26526E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2B353681" w14:textId="511D9196" w:rsidR="0028716C" w:rsidRPr="00BA391A" w:rsidRDefault="0028716C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Codice Univoco Ufficio: UFGOSA</w:t>
    </w:r>
  </w:p>
  <w:p w14:paraId="4E415E2F" w14:textId="77777777" w:rsidR="00B241E9" w:rsidRPr="007F33D1" w:rsidRDefault="007504BB" w:rsidP="00B241E9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241E9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CC704C5" w14:textId="77777777" w:rsidR="00B241E9" w:rsidRPr="00BA391A" w:rsidRDefault="00B241E9" w:rsidP="00B241E9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B1C3AA5" wp14:editId="6502B7D6">
              <wp:simplePos x="0" y="0"/>
              <wp:positionH relativeFrom="margin">
                <wp:posOffset>-243840</wp:posOffset>
              </wp:positionH>
              <wp:positionV relativeFrom="paragraph">
                <wp:posOffset>74930</wp:posOffset>
              </wp:positionV>
              <wp:extent cx="1301750" cy="29527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E395F" w14:textId="77777777" w:rsidR="00B241E9" w:rsidRDefault="00B241E9" w:rsidP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3A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2pt;margin-top:5.9pt;width:102.5pt;height:23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" filled="f" stroked="f">
              <v:textbox>
                <w:txbxContent>
                  <w:p w14:paraId="7F6E395F" w14:textId="77777777" w:rsidR="00B241E9" w:rsidRDefault="00B241E9" w:rsidP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0ECF49" w14:textId="77777777" w:rsidR="00B241E9" w:rsidRDefault="00B241E9" w:rsidP="00B241E9">
    <w:pPr>
      <w:pStyle w:val="Intestazione"/>
    </w:pPr>
  </w:p>
  <w:p w14:paraId="6532F590" w14:textId="77777777" w:rsidR="00B241E9" w:rsidRDefault="00B241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47CBB"/>
    <w:multiLevelType w:val="hybridMultilevel"/>
    <w:tmpl w:val="F150369E"/>
    <w:lvl w:ilvl="0" w:tplc="7A28ECB8">
      <w:start w:val="1"/>
      <w:numFmt w:val="bullet"/>
      <w:lvlText w:val="□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2092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1F"/>
    <w:rsid w:val="0001456A"/>
    <w:rsid w:val="000466BE"/>
    <w:rsid w:val="000D3A5E"/>
    <w:rsid w:val="000F1848"/>
    <w:rsid w:val="000F5232"/>
    <w:rsid w:val="00121D3D"/>
    <w:rsid w:val="00133AA8"/>
    <w:rsid w:val="00143DE1"/>
    <w:rsid w:val="001E09CB"/>
    <w:rsid w:val="001F176A"/>
    <w:rsid w:val="001F270D"/>
    <w:rsid w:val="00204A9D"/>
    <w:rsid w:val="002350BE"/>
    <w:rsid w:val="0026471A"/>
    <w:rsid w:val="002669E0"/>
    <w:rsid w:val="00276925"/>
    <w:rsid w:val="002834A0"/>
    <w:rsid w:val="002839A3"/>
    <w:rsid w:val="0028716C"/>
    <w:rsid w:val="00296FAC"/>
    <w:rsid w:val="0034360E"/>
    <w:rsid w:val="00354E4A"/>
    <w:rsid w:val="003651E6"/>
    <w:rsid w:val="00385865"/>
    <w:rsid w:val="003A379E"/>
    <w:rsid w:val="00435536"/>
    <w:rsid w:val="00441495"/>
    <w:rsid w:val="0052744B"/>
    <w:rsid w:val="005B51F2"/>
    <w:rsid w:val="006602D4"/>
    <w:rsid w:val="006A45F9"/>
    <w:rsid w:val="006C49B8"/>
    <w:rsid w:val="00735C48"/>
    <w:rsid w:val="00745CD5"/>
    <w:rsid w:val="007504BB"/>
    <w:rsid w:val="00755546"/>
    <w:rsid w:val="0079516C"/>
    <w:rsid w:val="00797E33"/>
    <w:rsid w:val="007E2254"/>
    <w:rsid w:val="007F31ED"/>
    <w:rsid w:val="007F33D1"/>
    <w:rsid w:val="00823F4F"/>
    <w:rsid w:val="00825C82"/>
    <w:rsid w:val="00837A1E"/>
    <w:rsid w:val="00893B72"/>
    <w:rsid w:val="00896A32"/>
    <w:rsid w:val="00907D83"/>
    <w:rsid w:val="00911B69"/>
    <w:rsid w:val="00930341"/>
    <w:rsid w:val="00A021A7"/>
    <w:rsid w:val="00A04F72"/>
    <w:rsid w:val="00A05244"/>
    <w:rsid w:val="00AD0440"/>
    <w:rsid w:val="00AE325C"/>
    <w:rsid w:val="00AE519D"/>
    <w:rsid w:val="00AF5C30"/>
    <w:rsid w:val="00B241E9"/>
    <w:rsid w:val="00B52B12"/>
    <w:rsid w:val="00B556A5"/>
    <w:rsid w:val="00B70785"/>
    <w:rsid w:val="00B7184F"/>
    <w:rsid w:val="00B87E82"/>
    <w:rsid w:val="00B93582"/>
    <w:rsid w:val="00BA391A"/>
    <w:rsid w:val="00BB7134"/>
    <w:rsid w:val="00C10DDF"/>
    <w:rsid w:val="00C32F58"/>
    <w:rsid w:val="00C479A1"/>
    <w:rsid w:val="00C62861"/>
    <w:rsid w:val="00C86CFC"/>
    <w:rsid w:val="00C96987"/>
    <w:rsid w:val="00D1430C"/>
    <w:rsid w:val="00D313F5"/>
    <w:rsid w:val="00D568F7"/>
    <w:rsid w:val="00E26B58"/>
    <w:rsid w:val="00E32CFC"/>
    <w:rsid w:val="00E4690F"/>
    <w:rsid w:val="00ED1391"/>
    <w:rsid w:val="00EF2E6F"/>
    <w:rsid w:val="00F02563"/>
    <w:rsid w:val="00F247C9"/>
    <w:rsid w:val="00F72E1F"/>
    <w:rsid w:val="00F76C8D"/>
    <w:rsid w:val="00F9444F"/>
    <w:rsid w:val="00F95E1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9AFC1"/>
  <w15:chartTrackingRefBased/>
  <w15:docId w15:val="{421E3669-249A-4B0E-8F55-760811FE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2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456A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391A"/>
  </w:style>
  <w:style w:type="paragraph" w:styleId="Pidipagina">
    <w:name w:val="footer"/>
    <w:basedOn w:val="Normale"/>
    <w:link w:val="Pidipagina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391A"/>
  </w:style>
  <w:style w:type="paragraph" w:styleId="Paragrafoelenco">
    <w:name w:val="List Paragraph"/>
    <w:basedOn w:val="Normale"/>
    <w:uiPriority w:val="34"/>
    <w:qFormat/>
    <w:rsid w:val="00F72E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456A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ollio\Desktop\Carta%20intestata%20Susa%20con%20formatta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Susa con formattazione.dotx</Template>
  <TotalTime>83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Ollio</dc:creator>
  <cp:keywords/>
  <dc:description/>
  <cp:lastModifiedBy>Donatella Ollio</cp:lastModifiedBy>
  <cp:revision>52</cp:revision>
  <cp:lastPrinted>2022-04-26T10:49:00Z</cp:lastPrinted>
  <dcterms:created xsi:type="dcterms:W3CDTF">2022-03-14T13:35:00Z</dcterms:created>
  <dcterms:modified xsi:type="dcterms:W3CDTF">2023-10-12T13:15:00Z</dcterms:modified>
</cp:coreProperties>
</file>